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918A0" w14:textId="77777777" w:rsidR="00AE58C4" w:rsidRDefault="00AE58C4" w:rsidP="00AE58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WODEWARD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20A255B8" w14:textId="77777777" w:rsidR="00AE58C4" w:rsidRDefault="00AE58C4" w:rsidP="00AE58C4">
      <w:pPr>
        <w:rPr>
          <w:rFonts w:ascii="Times New Roman" w:hAnsi="Times New Roman" w:cs="Times New Roman"/>
        </w:rPr>
      </w:pPr>
    </w:p>
    <w:p w14:paraId="0EBF320A" w14:textId="77777777" w:rsidR="00AE58C4" w:rsidRDefault="00AE58C4" w:rsidP="00AE58C4">
      <w:pPr>
        <w:rPr>
          <w:rFonts w:ascii="Times New Roman" w:hAnsi="Times New Roman" w:cs="Times New Roman"/>
        </w:rPr>
      </w:pPr>
    </w:p>
    <w:p w14:paraId="57EF5F78" w14:textId="77777777" w:rsidR="00AE58C4" w:rsidRDefault="00AE58C4" w:rsidP="00AE58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152E58C6" w14:textId="77777777" w:rsidR="00AE58C4" w:rsidRDefault="00AE58C4" w:rsidP="00AE58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E105B61" w14:textId="77777777" w:rsidR="00AE58C4" w:rsidRDefault="00AE58C4" w:rsidP="00AE58C4">
      <w:pPr>
        <w:rPr>
          <w:rFonts w:ascii="Times New Roman" w:hAnsi="Times New Roman" w:cs="Times New Roman"/>
        </w:rPr>
      </w:pPr>
    </w:p>
    <w:p w14:paraId="448E5B99" w14:textId="77777777" w:rsidR="00AE58C4" w:rsidRDefault="00AE58C4" w:rsidP="00AE58C4">
      <w:pPr>
        <w:rPr>
          <w:rFonts w:ascii="Times New Roman" w:hAnsi="Times New Roman" w:cs="Times New Roman"/>
        </w:rPr>
      </w:pPr>
    </w:p>
    <w:p w14:paraId="245CE1BD" w14:textId="77777777" w:rsidR="00AE58C4" w:rsidRDefault="00AE58C4" w:rsidP="00AE58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William </w:t>
      </w:r>
      <w:proofErr w:type="spellStart"/>
      <w:r>
        <w:rPr>
          <w:rFonts w:ascii="Times New Roman" w:hAnsi="Times New Roman" w:cs="Times New Roman"/>
        </w:rPr>
        <w:t>Senyer</w:t>
      </w:r>
      <w:proofErr w:type="spellEnd"/>
      <w:r>
        <w:rPr>
          <w:rFonts w:ascii="Times New Roman" w:hAnsi="Times New Roman" w:cs="Times New Roman"/>
        </w:rPr>
        <w:t>(q.v.) and his wife, Agnes(q.v.).   (ibid.)</w:t>
      </w:r>
    </w:p>
    <w:p w14:paraId="1A4CCB61" w14:textId="77777777" w:rsidR="00AE58C4" w:rsidRDefault="00AE58C4" w:rsidP="00AE58C4">
      <w:pPr>
        <w:rPr>
          <w:rFonts w:ascii="Times New Roman" w:hAnsi="Times New Roman" w:cs="Times New Roman"/>
        </w:rPr>
      </w:pPr>
    </w:p>
    <w:p w14:paraId="0F23192A" w14:textId="77777777" w:rsidR="00AE58C4" w:rsidRDefault="00AE58C4" w:rsidP="00AE58C4">
      <w:pPr>
        <w:rPr>
          <w:rFonts w:ascii="Times New Roman" w:hAnsi="Times New Roman" w:cs="Times New Roman"/>
        </w:rPr>
      </w:pPr>
    </w:p>
    <w:p w14:paraId="50891A54" w14:textId="77777777" w:rsidR="00AE58C4" w:rsidRDefault="00AE58C4" w:rsidP="00AE58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April 2019</w:t>
      </w:r>
    </w:p>
    <w:p w14:paraId="16832C3B" w14:textId="77777777" w:rsidR="006B2F86" w:rsidRPr="00E71FC3" w:rsidRDefault="00AE58C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B6F79" w14:textId="77777777" w:rsidR="00AE58C4" w:rsidRDefault="00AE58C4" w:rsidP="00E71FC3">
      <w:r>
        <w:separator/>
      </w:r>
    </w:p>
  </w:endnote>
  <w:endnote w:type="continuationSeparator" w:id="0">
    <w:p w14:paraId="60BE42C8" w14:textId="77777777" w:rsidR="00AE58C4" w:rsidRDefault="00AE58C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B0D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4A04F" w14:textId="77777777" w:rsidR="00AE58C4" w:rsidRDefault="00AE58C4" w:rsidP="00E71FC3">
      <w:r>
        <w:separator/>
      </w:r>
    </w:p>
  </w:footnote>
  <w:footnote w:type="continuationSeparator" w:id="0">
    <w:p w14:paraId="6851B7BF" w14:textId="77777777" w:rsidR="00AE58C4" w:rsidRDefault="00AE58C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8C4"/>
    <w:rsid w:val="001A7C09"/>
    <w:rsid w:val="00577BD5"/>
    <w:rsid w:val="00656CBA"/>
    <w:rsid w:val="006A1F77"/>
    <w:rsid w:val="00733BE7"/>
    <w:rsid w:val="00AB52E8"/>
    <w:rsid w:val="00AE58C4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9BBC7"/>
  <w15:chartTrackingRefBased/>
  <w15:docId w15:val="{6ACED2D8-774F-472A-82C4-6BEDDD68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8C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E58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2019-05-08T16:11:00Z</dcterms:created>
  <dcterms:modified xsi:type="dcterms:W3CDTF">2019-05-08T16:11:00Z</dcterms:modified>
</cp:coreProperties>
</file>